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B6249D" w:rsidP="00722487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ДЛШ за </w:t>
      </w:r>
      <w:r w:rsidR="0076428C" w:rsidRPr="0076428C">
        <w:rPr>
          <w:b/>
          <w:sz w:val="28"/>
          <w:szCs w:val="28"/>
        </w:rPr>
        <w:t>Младежи гр.</w:t>
      </w:r>
      <w:r>
        <w:rPr>
          <w:b/>
          <w:sz w:val="28"/>
          <w:szCs w:val="28"/>
        </w:rPr>
        <w:t>Ямбол 09.06 – 12.06.2021</w:t>
      </w:r>
      <w:r w:rsidR="00722487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280C64" w:rsidRDefault="00280C64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</w:p>
    <w:p w:rsidR="00A40CD1" w:rsidRPr="00A40CD1" w:rsidRDefault="00A40CD1" w:rsidP="00722487">
      <w:pPr>
        <w:tabs>
          <w:tab w:val="left" w:pos="1336"/>
        </w:tabs>
        <w:spacing w:line="360" w:lineRule="auto"/>
        <w:rPr>
          <w:b/>
          <w:sz w:val="28"/>
          <w:szCs w:val="28"/>
        </w:rPr>
      </w:pPr>
    </w:p>
    <w:p w:rsidR="00FE2498" w:rsidRPr="00A40CD1" w:rsidRDefault="00A40CD1" w:rsidP="00722487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46 - 49</w:t>
      </w:r>
      <w:r w:rsidRPr="00A40CD1">
        <w:rPr>
          <w:b/>
          <w:sz w:val="24"/>
          <w:szCs w:val="24"/>
        </w:rPr>
        <w:t xml:space="preserve"> кг.</w:t>
      </w:r>
    </w:p>
    <w:p w:rsidR="00751BEA" w:rsidRDefault="00A40CD1" w:rsidP="0076428C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B6249D">
        <w:rPr>
          <w:sz w:val="24"/>
          <w:szCs w:val="24"/>
        </w:rPr>
        <w:t>Дилян Димитров – Ботев Пловдив</w:t>
      </w:r>
    </w:p>
    <w:p w:rsidR="00A40CD1" w:rsidRDefault="0076428C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6249D">
        <w:rPr>
          <w:sz w:val="24"/>
          <w:szCs w:val="24"/>
        </w:rPr>
        <w:t>Александър Петков – АСК Сливен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Алекс Олегов - Добрич</w:t>
      </w:r>
    </w:p>
    <w:p w:rsidR="00B6249D" w:rsidRDefault="00B6249D" w:rsidP="00B6249D">
      <w:pPr>
        <w:spacing w:line="360" w:lineRule="auto"/>
        <w:jc w:val="both"/>
        <w:rPr>
          <w:sz w:val="24"/>
          <w:szCs w:val="24"/>
        </w:rPr>
      </w:pPr>
    </w:p>
    <w:p w:rsidR="00B6249D" w:rsidRPr="00A40CD1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722487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52</w:t>
      </w:r>
      <w:r w:rsidRPr="00A40CD1">
        <w:rPr>
          <w:b/>
          <w:sz w:val="24"/>
          <w:szCs w:val="24"/>
        </w:rPr>
        <w:t xml:space="preserve"> кг.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</w:t>
      </w:r>
      <w:r w:rsidR="0076428C">
        <w:rPr>
          <w:sz w:val="24"/>
          <w:szCs w:val="24"/>
        </w:rPr>
        <w:t>Андреа</w:t>
      </w:r>
      <w:r w:rsidR="00B6249D">
        <w:rPr>
          <w:sz w:val="24"/>
          <w:szCs w:val="24"/>
        </w:rPr>
        <w:t>с</w:t>
      </w:r>
      <w:r w:rsidR="0076428C">
        <w:rPr>
          <w:sz w:val="24"/>
          <w:szCs w:val="24"/>
        </w:rPr>
        <w:t xml:space="preserve"> Димитров – Черно море Варна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6249D">
        <w:rPr>
          <w:sz w:val="24"/>
          <w:szCs w:val="24"/>
        </w:rPr>
        <w:t>Павел Димитров – АСК Сливен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Алекси Гечев – Мизия 80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B6249D">
        <w:rPr>
          <w:sz w:val="24"/>
          <w:szCs w:val="24"/>
        </w:rPr>
        <w:t>Димитър Димитров – Пирин Благоевград</w:t>
      </w:r>
    </w:p>
    <w:p w:rsidR="00B6249D" w:rsidRDefault="00B6249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Димитър Василев – Балкан </w:t>
      </w:r>
    </w:p>
    <w:p w:rsidR="00B6249D" w:rsidRDefault="00B6249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Георги Симеонов – Червен Бряг</w:t>
      </w:r>
    </w:p>
    <w:p w:rsidR="00B6249D" w:rsidRDefault="00B6249D" w:rsidP="0072248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Мариян Александров – АСК Сливен </w:t>
      </w:r>
      <w:r w:rsidR="0076428C">
        <w:rPr>
          <w:sz w:val="24"/>
          <w:szCs w:val="24"/>
        </w:rPr>
        <w:t xml:space="preserve"> </w:t>
      </w:r>
    </w:p>
    <w:p w:rsidR="00280C64" w:rsidRDefault="00280C64" w:rsidP="00B6249D">
      <w:pPr>
        <w:spacing w:line="360" w:lineRule="auto"/>
        <w:jc w:val="both"/>
        <w:rPr>
          <w:sz w:val="24"/>
          <w:szCs w:val="24"/>
        </w:rPr>
      </w:pPr>
    </w:p>
    <w:p w:rsidR="0076428C" w:rsidRDefault="00A40CD1" w:rsidP="00722487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6428C">
        <w:rPr>
          <w:b/>
          <w:sz w:val="24"/>
          <w:szCs w:val="24"/>
        </w:rPr>
        <w:t>56</w:t>
      </w:r>
      <w:r w:rsidRPr="00A40CD1">
        <w:rPr>
          <w:b/>
          <w:sz w:val="24"/>
          <w:szCs w:val="24"/>
        </w:rPr>
        <w:t xml:space="preserve"> кг.</w:t>
      </w:r>
    </w:p>
    <w:p w:rsidR="0076428C" w:rsidRDefault="0076428C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76428C">
        <w:rPr>
          <w:sz w:val="24"/>
          <w:szCs w:val="24"/>
        </w:rPr>
        <w:t>1</w:t>
      </w:r>
      <w:r>
        <w:rPr>
          <w:b/>
          <w:sz w:val="24"/>
          <w:szCs w:val="24"/>
        </w:rPr>
        <w:t xml:space="preserve">. </w:t>
      </w:r>
      <w:r w:rsidRPr="0076428C">
        <w:rPr>
          <w:sz w:val="24"/>
          <w:szCs w:val="24"/>
        </w:rPr>
        <w:t xml:space="preserve">Даниел Кирилов </w:t>
      </w:r>
      <w:r>
        <w:rPr>
          <w:sz w:val="24"/>
          <w:szCs w:val="24"/>
        </w:rPr>
        <w:t>–</w:t>
      </w:r>
      <w:r w:rsidRPr="0076428C">
        <w:rPr>
          <w:sz w:val="24"/>
          <w:szCs w:val="24"/>
        </w:rPr>
        <w:t xml:space="preserve"> </w:t>
      </w:r>
      <w:r>
        <w:rPr>
          <w:sz w:val="24"/>
          <w:szCs w:val="24"/>
        </w:rPr>
        <w:t>Локомотив София</w:t>
      </w:r>
    </w:p>
    <w:p w:rsidR="00BF42B9" w:rsidRDefault="0076428C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6249D">
        <w:rPr>
          <w:sz w:val="24"/>
          <w:szCs w:val="24"/>
        </w:rPr>
        <w:t>Йордан Димов – Пирин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Лазар Димитров – Мизия 80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Михаил Михайлов – Варна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Николай Бохотски – Червен Бряг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Али Мустафа – Ямбол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Карлос Николов – Локомотив София</w:t>
      </w:r>
    </w:p>
    <w:p w:rsidR="00B6249D" w:rsidRDefault="00B6249D" w:rsidP="00B6249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Владислав Димитров – БДИН</w:t>
      </w:r>
    </w:p>
    <w:p w:rsidR="00A40CD1" w:rsidRPr="00A40CD1" w:rsidRDefault="00B6249D" w:rsidP="0072248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Денис Асенов – Олимпия Разград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BF42B9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кг.</w:t>
      </w:r>
    </w:p>
    <w:p w:rsidR="00BF42B9" w:rsidRDefault="00BF42B9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Радосла</w:t>
      </w:r>
      <w:r w:rsidR="0043055E">
        <w:rPr>
          <w:sz w:val="24"/>
          <w:szCs w:val="24"/>
        </w:rPr>
        <w:t>в</w:t>
      </w:r>
      <w:r>
        <w:rPr>
          <w:sz w:val="24"/>
          <w:szCs w:val="24"/>
        </w:rPr>
        <w:t xml:space="preserve"> Росенов – Русе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6249D">
        <w:rPr>
          <w:sz w:val="24"/>
          <w:szCs w:val="24"/>
        </w:rPr>
        <w:t>Ангел Неделчев – Ямбол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Гюрсес Славчев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B6249D">
        <w:rPr>
          <w:sz w:val="24"/>
          <w:szCs w:val="24"/>
        </w:rPr>
        <w:t>Денис Иванов – Омуртаг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B6249D">
        <w:rPr>
          <w:sz w:val="24"/>
          <w:szCs w:val="24"/>
        </w:rPr>
        <w:t>Радослав Борисов - Шумен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B6249D">
        <w:rPr>
          <w:sz w:val="24"/>
          <w:szCs w:val="24"/>
        </w:rPr>
        <w:t>Стивън Митков – Кико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B6249D">
        <w:rPr>
          <w:sz w:val="24"/>
          <w:szCs w:val="24"/>
        </w:rPr>
        <w:t>Стойко Цветанов – Мизия 80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B6249D">
        <w:rPr>
          <w:sz w:val="24"/>
          <w:szCs w:val="24"/>
        </w:rPr>
        <w:t>Станислав Петров - БДИН</w:t>
      </w:r>
    </w:p>
    <w:p w:rsidR="00BF42B9" w:rsidRDefault="00BF42B9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B6249D">
        <w:rPr>
          <w:sz w:val="24"/>
          <w:szCs w:val="24"/>
        </w:rPr>
        <w:t>Костадин Кичуков – Ботев Пловдив</w:t>
      </w:r>
    </w:p>
    <w:p w:rsidR="0043055E" w:rsidRDefault="00BF42B9" w:rsidP="0043055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43055E">
        <w:rPr>
          <w:sz w:val="24"/>
          <w:szCs w:val="24"/>
        </w:rPr>
        <w:t>Кубрат Митев - БАББ</w:t>
      </w:r>
    </w:p>
    <w:p w:rsidR="00E07E5E" w:rsidRDefault="00E07E5E" w:rsidP="00E07E5E">
      <w:pPr>
        <w:spacing w:line="360" w:lineRule="auto"/>
        <w:jc w:val="both"/>
        <w:rPr>
          <w:sz w:val="24"/>
          <w:szCs w:val="24"/>
        </w:rPr>
      </w:pPr>
    </w:p>
    <w:p w:rsidR="00C77157" w:rsidRPr="00A40CD1" w:rsidRDefault="00C77157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E07E5E" w:rsidRDefault="00A40CD1" w:rsidP="00722487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7157">
        <w:rPr>
          <w:b/>
          <w:sz w:val="24"/>
          <w:szCs w:val="24"/>
        </w:rPr>
        <w:t>6</w:t>
      </w:r>
      <w:r w:rsidR="00E07547">
        <w:rPr>
          <w:b/>
          <w:sz w:val="24"/>
          <w:szCs w:val="24"/>
        </w:rPr>
        <w:t>4</w:t>
      </w:r>
      <w:r w:rsidRPr="00A40CD1">
        <w:rPr>
          <w:b/>
          <w:sz w:val="24"/>
          <w:szCs w:val="24"/>
        </w:rPr>
        <w:t xml:space="preserve"> кг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Красимир Джуров – БАББ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80A4E">
        <w:rPr>
          <w:sz w:val="24"/>
          <w:szCs w:val="24"/>
        </w:rPr>
        <w:t>Росен Марков – Сторм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380A4E">
        <w:rPr>
          <w:sz w:val="24"/>
          <w:szCs w:val="24"/>
        </w:rPr>
        <w:t>Данчо Ганушев – АСК Сливен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Планимир Стефанов – Русе</w:t>
      </w:r>
    </w:p>
    <w:p w:rsidR="00E07547" w:rsidRDefault="00E07547" w:rsidP="00E0754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380A4E">
        <w:rPr>
          <w:sz w:val="24"/>
          <w:szCs w:val="24"/>
        </w:rPr>
        <w:t>Марио Радев – Доростол Силистра</w:t>
      </w:r>
    </w:p>
    <w:p w:rsidR="00E07E5E" w:rsidRDefault="00E07547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380A4E">
        <w:rPr>
          <w:sz w:val="24"/>
          <w:szCs w:val="24"/>
        </w:rPr>
        <w:t>Спас Ангелов – БАББ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Даниел Владимиров – Миньор Перник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Иво Парашкевов – Русе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9. Йоан Тимонов – Ботев Пловдив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Йордан Йорданов – АСК Сливен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Джем Ибрям – Победа Бургас</w:t>
      </w:r>
    </w:p>
    <w:p w:rsidR="00380A4E" w:rsidRDefault="00722487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Владислав Ков</w:t>
      </w:r>
      <w:r w:rsidR="00380A4E">
        <w:rPr>
          <w:sz w:val="24"/>
          <w:szCs w:val="24"/>
        </w:rPr>
        <w:t>аленко – БВС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13. Йордан Енчев – Победа Бургас</w:t>
      </w:r>
    </w:p>
    <w:p w:rsidR="00380A4E" w:rsidRDefault="00380A4E" w:rsidP="00380A4E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Нако Михайлов – Мизия 80</w:t>
      </w:r>
    </w:p>
    <w:p w:rsidR="00380A4E" w:rsidRDefault="00380A4E" w:rsidP="00380A4E">
      <w:pPr>
        <w:spacing w:line="36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15. Дариан Кундев - Ямбол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C1CF6">
        <w:rPr>
          <w:b/>
          <w:sz w:val="24"/>
          <w:szCs w:val="24"/>
        </w:rPr>
        <w:t>6</w:t>
      </w:r>
      <w:r w:rsidR="00933DC6">
        <w:rPr>
          <w:b/>
          <w:sz w:val="24"/>
          <w:szCs w:val="24"/>
        </w:rPr>
        <w:t>9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FE2498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Румен Руменов – Балкан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Мирослав Иванов – Мизия 80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Илко Борисов – Локомотив София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14484">
        <w:rPr>
          <w:sz w:val="24"/>
          <w:szCs w:val="24"/>
        </w:rPr>
        <w:t>Благовест Май – Левски София</w:t>
      </w:r>
    </w:p>
    <w:p w:rsidR="00D14484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D14484">
        <w:rPr>
          <w:sz w:val="24"/>
          <w:szCs w:val="24"/>
        </w:rPr>
        <w:t>Илиян Дончев – Ботев Пловдив</w:t>
      </w:r>
    </w:p>
    <w:p w:rsidR="00933DC6" w:rsidRDefault="00933DC6" w:rsidP="00933DC6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D14484">
        <w:rPr>
          <w:sz w:val="24"/>
          <w:szCs w:val="24"/>
        </w:rPr>
        <w:t>Пресиан Станев – Олимпия</w:t>
      </w:r>
    </w:p>
    <w:p w:rsidR="00933DC6" w:rsidRDefault="00933DC6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D14484">
        <w:rPr>
          <w:sz w:val="24"/>
          <w:szCs w:val="24"/>
        </w:rPr>
        <w:t>Айк Арутюнян – Варна</w:t>
      </w:r>
    </w:p>
    <w:p w:rsidR="00D142D8" w:rsidRDefault="00933DC6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D14484">
        <w:rPr>
          <w:sz w:val="24"/>
          <w:szCs w:val="24"/>
        </w:rPr>
        <w:t>Кристиян Митев – Пирин</w:t>
      </w:r>
    </w:p>
    <w:p w:rsidR="00D14484" w:rsidRDefault="00D14484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FC057C">
        <w:rPr>
          <w:sz w:val="24"/>
          <w:szCs w:val="24"/>
        </w:rPr>
        <w:t xml:space="preserve">Ивайло Тонев – Победа </w:t>
      </w:r>
    </w:p>
    <w:p w:rsidR="00FC057C" w:rsidRDefault="00FC057C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10. Димитър Тодоров – Победа</w:t>
      </w:r>
    </w:p>
    <w:p w:rsidR="00FC057C" w:rsidRDefault="00FC057C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11. Георги Джуров – Черно Море</w:t>
      </w:r>
    </w:p>
    <w:p w:rsidR="00FC057C" w:rsidRDefault="00FC057C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12. Светослав Косев – Локомотив Русе</w:t>
      </w:r>
    </w:p>
    <w:p w:rsidR="00FC057C" w:rsidRDefault="00FC057C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Октай Тенур </w:t>
      </w:r>
      <w:r w:rsidR="00E86BA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86BAA">
        <w:rPr>
          <w:sz w:val="24"/>
          <w:szCs w:val="24"/>
        </w:rPr>
        <w:t>Добрич</w:t>
      </w:r>
    </w:p>
    <w:p w:rsidR="00E86BAA" w:rsidRDefault="00E86BAA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14. Валентин Боров – Локомотив Русе</w:t>
      </w:r>
    </w:p>
    <w:p w:rsidR="00E86BAA" w:rsidRDefault="00E86BAA" w:rsidP="00D14484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15. Богдан Богданов – Шумен</w:t>
      </w:r>
    </w:p>
    <w:p w:rsidR="000B0CA3" w:rsidRPr="00A40CD1" w:rsidRDefault="00E86BAA" w:rsidP="00E86BAA">
      <w:pPr>
        <w:spacing w:line="360" w:lineRule="auto"/>
        <w:ind w:firstLine="360"/>
        <w:jc w:val="both"/>
        <w:rPr>
          <w:b/>
          <w:sz w:val="24"/>
          <w:szCs w:val="24"/>
        </w:rPr>
      </w:pPr>
      <w:r>
        <w:rPr>
          <w:sz w:val="24"/>
          <w:szCs w:val="24"/>
        </w:rPr>
        <w:t>16. Николай Борев - Ямбол</w:t>
      </w:r>
    </w:p>
    <w:p w:rsidR="00C62A46" w:rsidRDefault="00C62A46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22487" w:rsidRDefault="00722487" w:rsidP="00722487">
      <w:pPr>
        <w:spacing w:line="360" w:lineRule="auto"/>
        <w:jc w:val="both"/>
        <w:rPr>
          <w:b/>
          <w:sz w:val="24"/>
          <w:szCs w:val="24"/>
        </w:rPr>
      </w:pP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86BAA">
        <w:rPr>
          <w:sz w:val="24"/>
          <w:szCs w:val="24"/>
        </w:rPr>
        <w:t>Стелиян Страхилов – Локомотив София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E86BAA">
        <w:rPr>
          <w:sz w:val="24"/>
          <w:szCs w:val="24"/>
        </w:rPr>
        <w:t>Калоян Недков – Мизия 80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E86BAA">
        <w:rPr>
          <w:sz w:val="24"/>
          <w:szCs w:val="24"/>
        </w:rPr>
        <w:t>Георги Златков - Русе</w:t>
      </w:r>
    </w:p>
    <w:p w:rsidR="00E86BAA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E86BAA">
        <w:rPr>
          <w:sz w:val="24"/>
          <w:szCs w:val="24"/>
        </w:rPr>
        <w:t xml:space="preserve">Лъчезар Георгиев – Черно море Варна </w:t>
      </w:r>
    </w:p>
    <w:p w:rsidR="000B0CA3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E86BAA">
        <w:rPr>
          <w:sz w:val="24"/>
          <w:szCs w:val="24"/>
        </w:rPr>
        <w:t>Тони Денев – Русе</w:t>
      </w:r>
    </w:p>
    <w:p w:rsidR="00E86BAA" w:rsidRDefault="000B0CA3" w:rsidP="000B0CA3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E86BAA">
        <w:rPr>
          <w:sz w:val="24"/>
          <w:szCs w:val="24"/>
        </w:rPr>
        <w:t xml:space="preserve">Християн Кръстев – Локомотив Горна Оряховица </w:t>
      </w:r>
    </w:p>
    <w:p w:rsidR="00286FF5" w:rsidRDefault="00286FF5" w:rsidP="004160B7">
      <w:pPr>
        <w:spacing w:line="360" w:lineRule="auto"/>
        <w:jc w:val="both"/>
        <w:rPr>
          <w:b/>
          <w:sz w:val="24"/>
          <w:szCs w:val="24"/>
        </w:rPr>
      </w:pPr>
    </w:p>
    <w:p w:rsidR="00286FF5" w:rsidRDefault="00286FF5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0C4C21">
        <w:rPr>
          <w:b/>
          <w:sz w:val="24"/>
          <w:szCs w:val="24"/>
        </w:rPr>
        <w:t>81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160B7">
        <w:rPr>
          <w:sz w:val="24"/>
          <w:szCs w:val="24"/>
        </w:rPr>
        <w:t xml:space="preserve">Христо Илиев – Априлец </w:t>
      </w:r>
    </w:p>
    <w:p w:rsidR="00286FF5" w:rsidRDefault="00286FF5" w:rsidP="00286FF5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160B7">
        <w:rPr>
          <w:sz w:val="24"/>
          <w:szCs w:val="24"/>
        </w:rPr>
        <w:t>Емил Елков – Ямбол</w:t>
      </w:r>
    </w:p>
    <w:p w:rsidR="00C62A46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3. Борис Георгиев – Русе</w:t>
      </w:r>
    </w:p>
    <w:p w:rsidR="004160B7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Светозар Иванов – Спартак Плевен</w:t>
      </w:r>
    </w:p>
    <w:p w:rsidR="004160B7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Георги Стоянов – ЦСКА</w:t>
      </w:r>
    </w:p>
    <w:p w:rsidR="004160B7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Петър Петров – Димов Бокс Ямбол</w:t>
      </w:r>
    </w:p>
    <w:p w:rsidR="004160B7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 Кристиян Костадинов – Локомотив ГО</w:t>
      </w:r>
    </w:p>
    <w:p w:rsidR="004160B7" w:rsidRDefault="004160B7" w:rsidP="004160B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 Айгюн Айдън – Добрич</w:t>
      </w:r>
    </w:p>
    <w:p w:rsidR="004160B7" w:rsidRPr="00A95058" w:rsidRDefault="004160B7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Стефан Стефанов – Локомотив </w:t>
      </w:r>
      <w:r w:rsidR="00A95058">
        <w:rPr>
          <w:sz w:val="24"/>
          <w:szCs w:val="24"/>
        </w:rPr>
        <w:t>Р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 Георги Стоев – Локомотив София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95058">
        <w:rPr>
          <w:sz w:val="24"/>
          <w:szCs w:val="24"/>
        </w:rPr>
        <w:t xml:space="preserve">Юлиян Стефанов – Русе 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95058">
        <w:rPr>
          <w:sz w:val="24"/>
          <w:szCs w:val="24"/>
        </w:rPr>
        <w:t>Мартин Костов – Ивайло Велико Търново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95058">
        <w:rPr>
          <w:sz w:val="24"/>
          <w:szCs w:val="24"/>
        </w:rPr>
        <w:t xml:space="preserve">Мартин Милев – Стара Загора </w:t>
      </w:r>
    </w:p>
    <w:p w:rsidR="000C4C21" w:rsidRDefault="000C4C21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A95058">
        <w:rPr>
          <w:sz w:val="24"/>
          <w:szCs w:val="24"/>
        </w:rPr>
        <w:t>Димитър Панайотов – АСК Сливен</w:t>
      </w:r>
    </w:p>
    <w:p w:rsidR="00A95058" w:rsidRDefault="00A95058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6. Емир Хасанов – АСК Сливен</w:t>
      </w:r>
    </w:p>
    <w:p w:rsidR="00A95058" w:rsidRDefault="00A95058" w:rsidP="00A95058">
      <w:pPr>
        <w:spacing w:line="360" w:lineRule="auto"/>
        <w:ind w:firstLine="360"/>
        <w:jc w:val="both"/>
        <w:rPr>
          <w:sz w:val="24"/>
          <w:szCs w:val="24"/>
        </w:rPr>
      </w:pPr>
    </w:p>
    <w:p w:rsidR="008545D7" w:rsidRDefault="008545D7" w:rsidP="008545D7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+91</w:t>
      </w:r>
      <w:r w:rsidRPr="00A40CD1">
        <w:rPr>
          <w:b/>
          <w:sz w:val="24"/>
          <w:szCs w:val="24"/>
        </w:rPr>
        <w:t xml:space="preserve"> кг</w:t>
      </w:r>
      <w:r w:rsidRPr="00A40CD1">
        <w:rPr>
          <w:sz w:val="24"/>
          <w:szCs w:val="24"/>
        </w:rPr>
        <w:t xml:space="preserve"> </w:t>
      </w:r>
    </w:p>
    <w:p w:rsidR="008545D7" w:rsidRDefault="008545D7" w:rsidP="008545D7">
      <w:pPr>
        <w:spacing w:line="360" w:lineRule="auto"/>
        <w:ind w:firstLine="360"/>
        <w:jc w:val="both"/>
        <w:rPr>
          <w:sz w:val="24"/>
          <w:szCs w:val="24"/>
        </w:rPr>
      </w:pPr>
    </w:p>
    <w:p w:rsidR="008545D7" w:rsidRDefault="008545D7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536D5">
        <w:rPr>
          <w:sz w:val="24"/>
          <w:szCs w:val="24"/>
        </w:rPr>
        <w:t>Кирил Борисов – Левски София</w:t>
      </w:r>
    </w:p>
    <w:p w:rsidR="006536D5" w:rsidRDefault="006536D5" w:rsidP="008545D7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Вилислав Пътов – Локомотив София</w:t>
      </w:r>
    </w:p>
    <w:p w:rsidR="006536D5" w:rsidRDefault="006536D5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95058">
        <w:rPr>
          <w:sz w:val="24"/>
          <w:szCs w:val="24"/>
        </w:rPr>
        <w:t>Герасим Тенев – Априлец</w:t>
      </w:r>
    </w:p>
    <w:p w:rsidR="00A95058" w:rsidRDefault="00A95058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4. Венко Павлов – Спартак Димитровград</w:t>
      </w:r>
    </w:p>
    <w:p w:rsidR="00A95058" w:rsidRDefault="00A95058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5. Михаил Иванов – АСК Сливен</w:t>
      </w:r>
    </w:p>
    <w:p w:rsidR="00A95058" w:rsidRDefault="00A95058" w:rsidP="00A9505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722487">
        <w:rPr>
          <w:sz w:val="24"/>
          <w:szCs w:val="24"/>
        </w:rPr>
        <w:t>Марк</w:t>
      </w:r>
      <w:r w:rsidR="00722487">
        <w:rPr>
          <w:sz w:val="24"/>
          <w:szCs w:val="24"/>
        </w:rPr>
        <w:t xml:space="preserve"> - </w:t>
      </w:r>
      <w:r>
        <w:rPr>
          <w:sz w:val="24"/>
          <w:szCs w:val="24"/>
        </w:rPr>
        <w:t>Александър Георгиев – Димов Бокс</w:t>
      </w:r>
      <w:r w:rsidR="00722487">
        <w:rPr>
          <w:sz w:val="24"/>
          <w:szCs w:val="24"/>
        </w:rPr>
        <w:t>инг</w:t>
      </w:r>
    </w:p>
    <w:p w:rsidR="000C4C21" w:rsidRDefault="000C4C21" w:rsidP="000C4C21">
      <w:pPr>
        <w:spacing w:line="360" w:lineRule="auto"/>
        <w:ind w:firstLine="360"/>
        <w:jc w:val="both"/>
        <w:rPr>
          <w:sz w:val="24"/>
          <w:szCs w:val="24"/>
        </w:rPr>
      </w:pPr>
    </w:p>
    <w:p w:rsidR="000C4C21" w:rsidRPr="00722487" w:rsidRDefault="00722487" w:rsidP="00722487">
      <w:pPr>
        <w:spacing w:line="360" w:lineRule="auto"/>
        <w:ind w:left="6372" w:firstLine="708"/>
        <w:jc w:val="both"/>
        <w:rPr>
          <w:b/>
          <w:sz w:val="40"/>
          <w:szCs w:val="40"/>
        </w:rPr>
      </w:pPr>
      <w:bookmarkStart w:id="0" w:name="_GoBack"/>
      <w:bookmarkEnd w:id="0"/>
      <w:r w:rsidRPr="00722487">
        <w:rPr>
          <w:b/>
          <w:sz w:val="40"/>
          <w:szCs w:val="40"/>
        </w:rPr>
        <w:t>БФБОКС</w:t>
      </w:r>
    </w:p>
    <w:sectPr w:rsidR="000C4C21" w:rsidRPr="00722487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77E" w:rsidRDefault="00CD677E" w:rsidP="00144764">
      <w:r>
        <w:separator/>
      </w:r>
    </w:p>
  </w:endnote>
  <w:endnote w:type="continuationSeparator" w:id="0">
    <w:p w:rsidR="00CD677E" w:rsidRDefault="00CD677E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630A56EB" wp14:editId="1EB55C8D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2EAC4545" wp14:editId="21EA3CD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22BBBC0" wp14:editId="52CE7377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55307758" wp14:editId="3F5F4003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77E" w:rsidRDefault="00CD677E" w:rsidP="00144764">
      <w:r>
        <w:separator/>
      </w:r>
    </w:p>
  </w:footnote>
  <w:footnote w:type="continuationSeparator" w:id="0">
    <w:p w:rsidR="00CD677E" w:rsidRDefault="00CD677E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07E8188A" wp14:editId="6E02231F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A77D7"/>
    <w:rsid w:val="000B0CA3"/>
    <w:rsid w:val="000C4C21"/>
    <w:rsid w:val="00144764"/>
    <w:rsid w:val="0016667B"/>
    <w:rsid w:val="00184117"/>
    <w:rsid w:val="001A7262"/>
    <w:rsid w:val="002020C2"/>
    <w:rsid w:val="00231BCD"/>
    <w:rsid w:val="00254524"/>
    <w:rsid w:val="00280C64"/>
    <w:rsid w:val="00286FF5"/>
    <w:rsid w:val="002A4A8E"/>
    <w:rsid w:val="002B562C"/>
    <w:rsid w:val="002D6BD7"/>
    <w:rsid w:val="00301B24"/>
    <w:rsid w:val="003302ED"/>
    <w:rsid w:val="00360D20"/>
    <w:rsid w:val="00380A4E"/>
    <w:rsid w:val="003A2852"/>
    <w:rsid w:val="003A6937"/>
    <w:rsid w:val="003B3334"/>
    <w:rsid w:val="003F56CB"/>
    <w:rsid w:val="004035AA"/>
    <w:rsid w:val="004160B7"/>
    <w:rsid w:val="0043055E"/>
    <w:rsid w:val="00451E9A"/>
    <w:rsid w:val="00455917"/>
    <w:rsid w:val="00462F91"/>
    <w:rsid w:val="004F529E"/>
    <w:rsid w:val="005329AB"/>
    <w:rsid w:val="00570DB0"/>
    <w:rsid w:val="005767CF"/>
    <w:rsid w:val="00576D0A"/>
    <w:rsid w:val="005A223C"/>
    <w:rsid w:val="005A282E"/>
    <w:rsid w:val="005F49F3"/>
    <w:rsid w:val="00637BA4"/>
    <w:rsid w:val="006536D5"/>
    <w:rsid w:val="006C5163"/>
    <w:rsid w:val="007167E6"/>
    <w:rsid w:val="00722487"/>
    <w:rsid w:val="00751BEA"/>
    <w:rsid w:val="0076018A"/>
    <w:rsid w:val="0076428C"/>
    <w:rsid w:val="00791089"/>
    <w:rsid w:val="007D19FB"/>
    <w:rsid w:val="00803AE2"/>
    <w:rsid w:val="00806DF4"/>
    <w:rsid w:val="00853C82"/>
    <w:rsid w:val="008545D7"/>
    <w:rsid w:val="00917784"/>
    <w:rsid w:val="00933DC6"/>
    <w:rsid w:val="00944D24"/>
    <w:rsid w:val="00957031"/>
    <w:rsid w:val="009A1F15"/>
    <w:rsid w:val="009B237E"/>
    <w:rsid w:val="009D5831"/>
    <w:rsid w:val="009F0FCA"/>
    <w:rsid w:val="00A212AD"/>
    <w:rsid w:val="00A40CD1"/>
    <w:rsid w:val="00A95058"/>
    <w:rsid w:val="00B215F5"/>
    <w:rsid w:val="00B6249D"/>
    <w:rsid w:val="00B63088"/>
    <w:rsid w:val="00BF42B9"/>
    <w:rsid w:val="00C62A46"/>
    <w:rsid w:val="00C73178"/>
    <w:rsid w:val="00C7503A"/>
    <w:rsid w:val="00C77157"/>
    <w:rsid w:val="00CB5611"/>
    <w:rsid w:val="00CC1CF6"/>
    <w:rsid w:val="00CD677E"/>
    <w:rsid w:val="00CE1452"/>
    <w:rsid w:val="00D142D8"/>
    <w:rsid w:val="00D14484"/>
    <w:rsid w:val="00D512D9"/>
    <w:rsid w:val="00D876C6"/>
    <w:rsid w:val="00DB5D2F"/>
    <w:rsid w:val="00DB74F5"/>
    <w:rsid w:val="00DE427D"/>
    <w:rsid w:val="00E07547"/>
    <w:rsid w:val="00E07E5E"/>
    <w:rsid w:val="00E238F0"/>
    <w:rsid w:val="00E37B84"/>
    <w:rsid w:val="00E85C8F"/>
    <w:rsid w:val="00E86BAA"/>
    <w:rsid w:val="00F22834"/>
    <w:rsid w:val="00F547AE"/>
    <w:rsid w:val="00FC057C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02231"/>
  <w15:docId w15:val="{FEAD934E-E0FB-4760-B3D0-6AF6184D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ADA67-897A-4C51-A352-5D657B3A1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292</TotalTime>
  <Pages>4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65</cp:revision>
  <dcterms:created xsi:type="dcterms:W3CDTF">2021-03-31T06:16:00Z</dcterms:created>
  <dcterms:modified xsi:type="dcterms:W3CDTF">2021-07-15T13:35:00Z</dcterms:modified>
</cp:coreProperties>
</file>